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36B1" w14:textId="31FF248F" w:rsidR="00BA00AB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RAYNFORTH</w:t>
      </w:r>
      <w:r>
        <w:rPr>
          <w:rFonts w:ascii="Times New Roman" w:hAnsi="Times New Roman" w:cs="Times New Roman"/>
          <w:sz w:val="24"/>
          <w:szCs w:val="24"/>
        </w:rPr>
        <w:t xml:space="preserve">      (d.ca.1402)</w:t>
      </w:r>
    </w:p>
    <w:p w14:paraId="242A61B6" w14:textId="07FBDCAB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44D3687" w14:textId="0131D1E8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4E643B" w14:textId="2D68190E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60994" w14:textId="6239FD5E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William, girdler.   (W.Y.R. p.136)</w:t>
      </w:r>
    </w:p>
    <w:p w14:paraId="65B9E62C" w14:textId="27C01CD3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E8147" w14:textId="7D52443A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05131" w14:textId="6AE8C52E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Jan.1402</w:t>
      </w:r>
      <w:r>
        <w:rPr>
          <w:rFonts w:ascii="Times New Roman" w:hAnsi="Times New Roman" w:cs="Times New Roman"/>
          <w:sz w:val="24"/>
          <w:szCs w:val="24"/>
        </w:rPr>
        <w:tab/>
        <w:t>Probate of her Will.    (ibid.)</w:t>
      </w:r>
    </w:p>
    <w:p w14:paraId="7EE17263" w14:textId="29EE49C2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9072D1" w14:textId="01917F84" w:rsid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59849" w14:textId="34D03837" w:rsidR="003650B1" w:rsidRPr="003650B1" w:rsidRDefault="003650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2021</w:t>
      </w:r>
    </w:p>
    <w:sectPr w:rsidR="003650B1" w:rsidRPr="003650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B6243" w14:textId="77777777" w:rsidR="003650B1" w:rsidRDefault="003650B1" w:rsidP="009139A6">
      <w:r>
        <w:separator/>
      </w:r>
    </w:p>
  </w:endnote>
  <w:endnote w:type="continuationSeparator" w:id="0">
    <w:p w14:paraId="13928EF4" w14:textId="77777777" w:rsidR="003650B1" w:rsidRDefault="003650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EC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36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80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2F8E5" w14:textId="77777777" w:rsidR="003650B1" w:rsidRDefault="003650B1" w:rsidP="009139A6">
      <w:r>
        <w:separator/>
      </w:r>
    </w:p>
  </w:footnote>
  <w:footnote w:type="continuationSeparator" w:id="0">
    <w:p w14:paraId="0C59B6CC" w14:textId="77777777" w:rsidR="003650B1" w:rsidRDefault="003650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823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23D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9BD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0B1"/>
    <w:rsid w:val="000666E0"/>
    <w:rsid w:val="002510B7"/>
    <w:rsid w:val="003650B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6178A"/>
  <w15:chartTrackingRefBased/>
  <w15:docId w15:val="{A57E86AB-2F00-47B8-8AF5-7E8A7967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2021-07-31T19:50:00Z</dcterms:created>
  <dcterms:modified xsi:type="dcterms:W3CDTF">2021-07-31T19:54:00Z</dcterms:modified>
</cp:coreProperties>
</file>